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5659" w:rsidRDefault="00AB5659" w:rsidP="00AB56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SHOREWODDE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fl.1471)</w:t>
      </w:r>
    </w:p>
    <w:p w:rsidR="00AB5659" w:rsidRDefault="00AB5659" w:rsidP="00AB56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</w:t>
      </w:r>
    </w:p>
    <w:p w:rsidR="00AB5659" w:rsidRDefault="00AB5659" w:rsidP="00AB56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5659" w:rsidRDefault="00AB5659" w:rsidP="00AB56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5659" w:rsidRDefault="00AB5659" w:rsidP="00AB56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Sep.1471</w:t>
      </w:r>
      <w:r>
        <w:rPr>
          <w:rFonts w:ascii="Times New Roman" w:hAnsi="Times New Roman" w:cs="Times New Roman"/>
          <w:sz w:val="24"/>
          <w:szCs w:val="24"/>
        </w:rPr>
        <w:tab/>
        <w:t>Robert Nightingale(q.v.) brought a plaint of debt against him at York</w:t>
      </w:r>
    </w:p>
    <w:p w:rsidR="00AB5659" w:rsidRDefault="00AB5659" w:rsidP="00AB56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Sheriffs’ Court.</w:t>
      </w:r>
    </w:p>
    <w:p w:rsidR="00AB5659" w:rsidRDefault="00AB5659" w:rsidP="00AB56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(“Sheriffs’ Court Books of the City of York” </w:t>
      </w:r>
      <w:proofErr w:type="spellStart"/>
      <w:r>
        <w:rPr>
          <w:rFonts w:ascii="Times New Roman" w:hAnsi="Times New Roman" w:cs="Times New Roman"/>
          <w:sz w:val="24"/>
          <w:szCs w:val="24"/>
        </w:rPr>
        <w:t>P.</w:t>
      </w:r>
      <w:proofErr w:type="gramStart"/>
      <w:r>
        <w:rPr>
          <w:rFonts w:ascii="Times New Roman" w:hAnsi="Times New Roman" w:cs="Times New Roman"/>
          <w:sz w:val="24"/>
          <w:szCs w:val="24"/>
        </w:rPr>
        <w:t>M.Stell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p.9)</w:t>
      </w:r>
    </w:p>
    <w:p w:rsidR="00AB5659" w:rsidRDefault="00AB5659" w:rsidP="00AB56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5659" w:rsidRDefault="00AB5659" w:rsidP="00AB56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5659" w:rsidRDefault="00AB5659" w:rsidP="00AB56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March 2017</w:t>
      </w:r>
    </w:p>
    <w:p w:rsidR="006B2F86" w:rsidRPr="00E71FC3" w:rsidRDefault="00AB565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5659" w:rsidRDefault="00AB5659" w:rsidP="00E71FC3">
      <w:pPr>
        <w:spacing w:after="0" w:line="240" w:lineRule="auto"/>
      </w:pPr>
      <w:r>
        <w:separator/>
      </w:r>
    </w:p>
  </w:endnote>
  <w:endnote w:type="continuationSeparator" w:id="0">
    <w:p w:rsidR="00AB5659" w:rsidRDefault="00AB565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5659" w:rsidRDefault="00AB5659" w:rsidP="00E71FC3">
      <w:pPr>
        <w:spacing w:after="0" w:line="240" w:lineRule="auto"/>
      </w:pPr>
      <w:r>
        <w:separator/>
      </w:r>
    </w:p>
  </w:footnote>
  <w:footnote w:type="continuationSeparator" w:id="0">
    <w:p w:rsidR="00AB5659" w:rsidRDefault="00AB565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659"/>
    <w:rsid w:val="001A7C09"/>
    <w:rsid w:val="00577BD5"/>
    <w:rsid w:val="00656CBA"/>
    <w:rsid w:val="006A1F77"/>
    <w:rsid w:val="00733BE7"/>
    <w:rsid w:val="00AB52E8"/>
    <w:rsid w:val="00AB5659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E42165B-AB60-4F44-AF09-B7E7CFFB5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B5659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2017-05-15T14:01:00Z</dcterms:created>
  <dcterms:modified xsi:type="dcterms:W3CDTF">2017-05-15T14:01:00Z</dcterms:modified>
</cp:coreProperties>
</file>